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bookmarkStart w:id="0" w:name="_GoBack"/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  <w:bookmarkEnd w:id="0"/>
    </w:p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0F236F1E"/>
    <w:rsid w:val="11F35B37"/>
    <w:rsid w:val="14C53158"/>
    <w:rsid w:val="242D4168"/>
    <w:rsid w:val="25494FC2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C531AC4"/>
    <w:rsid w:val="5F2C3E0D"/>
    <w:rsid w:val="5F61282E"/>
    <w:rsid w:val="69B65051"/>
    <w:rsid w:val="69EF1A36"/>
    <w:rsid w:val="6B3258BC"/>
    <w:rsid w:val="6DE97B3B"/>
    <w:rsid w:val="6E5818C7"/>
    <w:rsid w:val="7BD7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2025-08-22T11:13:08Z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